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4506FE" w:rsidRPr="004506FE" w:rsidRDefault="004506FE" w:rsidP="004506FE">
      <w:pPr>
        <w:jc w:val="center"/>
        <w:rPr>
          <w:b/>
          <w:bCs/>
          <w:color w:val="000000"/>
          <w:sz w:val="24"/>
          <w:szCs w:val="24"/>
        </w:rPr>
      </w:pPr>
      <w:r w:rsidRPr="004506FE">
        <w:rPr>
          <w:b/>
          <w:bCs/>
          <w:color w:val="000000"/>
          <w:sz w:val="24"/>
          <w:szCs w:val="24"/>
        </w:rPr>
        <w:t>для   ведения личного подсобного хозяйства.</w:t>
      </w:r>
    </w:p>
    <w:p w:rsidR="00472C88" w:rsidRPr="00472C88" w:rsidRDefault="00472C88" w:rsidP="00472C88">
      <w:pPr>
        <w:jc w:val="center"/>
        <w:rPr>
          <w:b/>
          <w:bCs/>
          <w:sz w:val="26"/>
          <w:szCs w:val="26"/>
        </w:rPr>
      </w:pPr>
    </w:p>
    <w:p w:rsidR="00236BF6" w:rsidRPr="005819CE" w:rsidRDefault="00236BF6" w:rsidP="00472C88">
      <w:pPr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0974D0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0974D0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0974D0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0974D0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0974D0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0974D0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0974D0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0974D0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0974D0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0974D0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0974D0" w:rsidRPr="005819CE">
        <w:rPr>
          <w:sz w:val="22"/>
          <w:szCs w:val="22"/>
        </w:rPr>
        <w:fldChar w:fldCharType="end"/>
      </w:r>
    </w:p>
    <w:p w:rsidR="00DE28DB" w:rsidRPr="005819CE" w:rsidRDefault="000974D0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0974D0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974D0"/>
    <w:rsid w:val="000C5599"/>
    <w:rsid w:val="000D5370"/>
    <w:rsid w:val="000F4450"/>
    <w:rsid w:val="001120AC"/>
    <w:rsid w:val="0012197A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65DEE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06FE"/>
    <w:rsid w:val="00454225"/>
    <w:rsid w:val="0045600C"/>
    <w:rsid w:val="00472C88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86052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73C18"/>
    <w:rsid w:val="00682680"/>
    <w:rsid w:val="00687671"/>
    <w:rsid w:val="006D4F53"/>
    <w:rsid w:val="006D54CE"/>
    <w:rsid w:val="006E5BAA"/>
    <w:rsid w:val="00721CD5"/>
    <w:rsid w:val="0072527E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80478A"/>
    <w:rsid w:val="00810D25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00F4"/>
    <w:rsid w:val="009465B3"/>
    <w:rsid w:val="009554DC"/>
    <w:rsid w:val="009854E6"/>
    <w:rsid w:val="00995D69"/>
    <w:rsid w:val="009B03D8"/>
    <w:rsid w:val="009B3004"/>
    <w:rsid w:val="009C1759"/>
    <w:rsid w:val="009C17D1"/>
    <w:rsid w:val="009C2EC3"/>
    <w:rsid w:val="009C595B"/>
    <w:rsid w:val="009D24E7"/>
    <w:rsid w:val="009D45C1"/>
    <w:rsid w:val="009E10E9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065C4-7594-4EA6-B1C4-49471F28F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1</TotalTime>
  <Pages>5</Pages>
  <Words>1799</Words>
  <Characters>14181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2</cp:revision>
  <cp:lastPrinted>1900-12-31T19:00:00Z</cp:lastPrinted>
  <dcterms:created xsi:type="dcterms:W3CDTF">2022-09-01T06:11:00Z</dcterms:created>
  <dcterms:modified xsi:type="dcterms:W3CDTF">2022-09-01T06:11:00Z</dcterms:modified>
</cp:coreProperties>
</file>